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C4BD0" w14:textId="4AE1F0DD" w:rsidR="00144787" w:rsidRPr="00144787" w:rsidRDefault="00144787" w:rsidP="00144787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144787">
        <w:rPr>
          <w:rFonts w:ascii="Arial" w:eastAsia="MS Mincho" w:hAnsi="Arial"/>
          <w:b/>
          <w:noProof/>
          <w:sz w:val="24"/>
        </w:rPr>
        <w:t>3GPP TSG-</w:t>
      </w:r>
      <w:r w:rsidRPr="00144787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144787">
        <w:rPr>
          <w:rFonts w:ascii="Arial" w:eastAsia="MS Mincho" w:hAnsi="Arial"/>
          <w:b/>
          <w:noProof/>
          <w:sz w:val="24"/>
        </w:rPr>
        <w:t xml:space="preserve"> Meetin</w:t>
      </w:r>
      <w:r w:rsidRPr="00144787">
        <w:rPr>
          <w:rFonts w:ascii="Arial" w:eastAsia="MS Mincho" w:hAnsi="Arial"/>
          <w:b/>
          <w:noProof/>
          <w:sz w:val="24"/>
          <w:lang w:eastAsia="zh-CN"/>
        </w:rPr>
        <w:t>g #107</w:t>
      </w:r>
      <w:r w:rsidRPr="00144787">
        <w:rPr>
          <w:rFonts w:ascii="Arial" w:eastAsia="MS Mincho" w:hAnsi="Arial" w:cs="Arial"/>
          <w:b/>
          <w:noProof/>
          <w:sz w:val="24"/>
          <w:szCs w:val="24"/>
        </w:rPr>
        <w:tab/>
      </w:r>
      <w:r w:rsidR="00474B2B" w:rsidRPr="00474B2B">
        <w:rPr>
          <w:rFonts w:ascii="Arial" w:hAnsi="Arial" w:cs="Arial"/>
          <w:b/>
          <w:noProof/>
          <w:sz w:val="24"/>
          <w:szCs w:val="24"/>
          <w:lang w:eastAsia="zh-CN"/>
        </w:rPr>
        <w:t>R4-2308892</w:t>
      </w:r>
    </w:p>
    <w:bookmarkEnd w:id="0"/>
    <w:p w14:paraId="74E52E5F" w14:textId="77777777" w:rsidR="00144787" w:rsidRPr="00144787" w:rsidRDefault="00144787" w:rsidP="00144787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44787">
        <w:rPr>
          <w:rFonts w:ascii="Arial" w:eastAsia="MS Mincho" w:hAnsi="Arial"/>
          <w:b/>
          <w:noProof/>
          <w:sz w:val="24"/>
        </w:rPr>
        <w:t>Incheon, 22</w:t>
      </w:r>
      <w:r w:rsidRPr="00144787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144787">
        <w:rPr>
          <w:rFonts w:ascii="Arial" w:eastAsia="MS Mincho" w:hAnsi="Arial"/>
          <w:b/>
          <w:noProof/>
          <w:sz w:val="24"/>
        </w:rPr>
        <w:t xml:space="preserve"> - 26</w:t>
      </w:r>
      <w:r w:rsidRPr="00144787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44787">
        <w:rPr>
          <w:rFonts w:ascii="Arial" w:eastAsia="MS Mincho" w:hAnsi="Arial"/>
          <w:b/>
          <w:noProof/>
          <w:sz w:val="24"/>
        </w:rPr>
        <w:t xml:space="preserve"> May, 2023</w:t>
      </w:r>
    </w:p>
    <w:bookmarkEnd w:id="1"/>
    <w:p w14:paraId="0985FDF3" w14:textId="6396D32C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0AAEB7E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046805" w:rsidRPr="00046805">
        <w:rPr>
          <w:rFonts w:ascii="Arial" w:hAnsi="Arial"/>
          <w:sz w:val="24"/>
          <w:lang w:val="en-US" w:eastAsia="zh-CN"/>
        </w:rPr>
        <w:t xml:space="preserve">Discussion on </w:t>
      </w:r>
      <w:r w:rsidR="00EC1986">
        <w:rPr>
          <w:rFonts w:ascii="Arial" w:hAnsi="Arial"/>
          <w:sz w:val="24"/>
          <w:lang w:val="en-US" w:eastAsia="zh-CN"/>
        </w:rPr>
        <w:t>UE</w:t>
      </w:r>
      <w:r w:rsidR="00046805" w:rsidRPr="00046805">
        <w:rPr>
          <w:rFonts w:ascii="Arial" w:hAnsi="Arial"/>
          <w:sz w:val="24"/>
          <w:lang w:val="en-US" w:eastAsia="zh-CN"/>
        </w:rPr>
        <w:t xml:space="preserve"> </w:t>
      </w:r>
      <w:r w:rsidR="00144787">
        <w:rPr>
          <w:rFonts w:ascii="Arial" w:hAnsi="Arial" w:hint="eastAsia"/>
          <w:sz w:val="24"/>
          <w:lang w:val="en-US" w:eastAsia="zh-CN"/>
        </w:rPr>
        <w:t>CA</w:t>
      </w:r>
      <w:r w:rsidR="00144787">
        <w:rPr>
          <w:rFonts w:ascii="Arial" w:hAnsi="Arial"/>
          <w:sz w:val="24"/>
          <w:lang w:val="en-US" w:eastAsia="zh-CN"/>
        </w:rPr>
        <w:t xml:space="preserve"> </w:t>
      </w:r>
      <w:r w:rsidR="00046805" w:rsidRPr="00046805">
        <w:rPr>
          <w:rFonts w:ascii="Arial" w:hAnsi="Arial"/>
          <w:sz w:val="24"/>
          <w:lang w:val="en-US" w:eastAsia="zh-CN"/>
        </w:rPr>
        <w:t>demodulation requirements for HST FR2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  <w:bookmarkStart w:id="2" w:name="_GoBack"/>
      <w:bookmarkEnd w:id="2"/>
    </w:p>
    <w:p w14:paraId="6A3AB94E" w14:textId="588D6D6A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474B2B" w:rsidRPr="00474B2B">
        <w:rPr>
          <w:rFonts w:ascii="Arial" w:hAnsi="Arial"/>
          <w:sz w:val="24"/>
          <w:lang w:val="pt-BR"/>
        </w:rPr>
        <w:t>8.13.5.2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2169350" w14:textId="26A6F5A7" w:rsidR="00DF0FD5" w:rsidRDefault="00DA5EE2" w:rsidP="00DA5EE2">
      <w:pPr>
        <w:rPr>
          <w:lang w:eastAsia="zh-CN"/>
        </w:rPr>
      </w:pPr>
      <w:bookmarkStart w:id="3" w:name="_Hlk132059126"/>
      <w:r>
        <w:rPr>
          <w:lang w:eastAsia="zh-CN"/>
        </w:rPr>
        <w:t>During RAN</w:t>
      </w:r>
      <w:r w:rsidR="008B419C">
        <w:rPr>
          <w:lang w:eastAsia="zh-CN"/>
        </w:rPr>
        <w:t>4</w:t>
      </w:r>
      <w:r>
        <w:rPr>
          <w:lang w:eastAsia="zh-CN"/>
        </w:rPr>
        <w:t>#</w:t>
      </w:r>
      <w:r w:rsidR="002A54BA">
        <w:rPr>
          <w:lang w:eastAsia="zh-CN"/>
        </w:rPr>
        <w:t>106</w:t>
      </w:r>
      <w:r w:rsidR="002A54BA">
        <w:rPr>
          <w:rFonts w:hint="eastAsia"/>
          <w:lang w:eastAsia="zh-CN"/>
        </w:rPr>
        <w:t>-bis-</w:t>
      </w:r>
      <w:r w:rsidR="002A54BA">
        <w:rPr>
          <w:lang w:eastAsia="zh-CN"/>
        </w:rPr>
        <w:t>e</w:t>
      </w:r>
      <w:r>
        <w:rPr>
          <w:lang w:eastAsia="zh-CN"/>
        </w:rPr>
        <w:t xml:space="preserve"> meeting, </w:t>
      </w:r>
      <w:r w:rsidR="002A54BA">
        <w:rPr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2A54BA" w:rsidRPr="002A54BA">
        <w:rPr>
          <w:lang w:eastAsia="zh-CN"/>
        </w:rPr>
        <w:t>demodulation requirements for Rel-18 FR2 HST</w:t>
      </w:r>
      <w:r w:rsidRPr="004B565E">
        <w:rPr>
          <w:lang w:eastAsia="zh-CN"/>
        </w:rPr>
        <w:t xml:space="preserve"> was approved</w:t>
      </w:r>
      <w:r w:rsidR="002A54BA">
        <w:rPr>
          <w:lang w:eastAsia="zh-CN"/>
        </w:rPr>
        <w:t xml:space="preserve">. </w:t>
      </w:r>
      <w:r w:rsidR="002A54BA" w:rsidRPr="002A54BA">
        <w:rPr>
          <w:lang w:eastAsia="zh-CN"/>
        </w:rPr>
        <w:t xml:space="preserve">In this contribution, we </w:t>
      </w:r>
      <w:r w:rsidR="00767DD4">
        <w:rPr>
          <w:lang w:eastAsia="zh-CN"/>
        </w:rPr>
        <w:t>provide</w:t>
      </w:r>
      <w:r w:rsidR="002A54BA" w:rsidRPr="002A54BA">
        <w:rPr>
          <w:lang w:eastAsia="zh-CN"/>
        </w:rPr>
        <w:t xml:space="preserve"> our </w:t>
      </w:r>
      <w:r w:rsidR="00767DD4">
        <w:rPr>
          <w:lang w:eastAsia="zh-CN"/>
        </w:rPr>
        <w:t>initial simulation results</w:t>
      </w:r>
      <w:r w:rsidR="002A54BA" w:rsidRPr="002A54BA">
        <w:rPr>
          <w:lang w:eastAsia="zh-CN"/>
        </w:rPr>
        <w:t xml:space="preserve"> about UE CA demodulation requirements for HST FR2.</w:t>
      </w:r>
    </w:p>
    <w:bookmarkEnd w:id="3"/>
    <w:p w14:paraId="4B381C34" w14:textId="5C8288CA" w:rsidR="00EA7C2F" w:rsidRDefault="00767DD4" w:rsidP="00D46BD4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136"/>
        <w:gridCol w:w="3032"/>
      </w:tblGrid>
      <w:tr w:rsidR="007B0398" w14:paraId="68F7683F" w14:textId="77777777" w:rsidTr="00690548">
        <w:trPr>
          <w:jc w:val="center"/>
        </w:trPr>
        <w:tc>
          <w:tcPr>
            <w:tcW w:w="0" w:type="auto"/>
            <w:vAlign w:val="center"/>
          </w:tcPr>
          <w:p w14:paraId="0F2B5BAD" w14:textId="7FA8C84F" w:rsidR="007B0398" w:rsidRDefault="007B0398" w:rsidP="00690548">
            <w:pPr>
              <w:pStyle w:val="TAH"/>
            </w:pPr>
            <w:r>
              <w:rPr>
                <w:rFonts w:hint="eastAsia"/>
              </w:rPr>
              <w:t>C</w:t>
            </w:r>
            <w:r>
              <w:t xml:space="preserve">ase number </w:t>
            </w:r>
          </w:p>
        </w:tc>
        <w:tc>
          <w:tcPr>
            <w:tcW w:w="0" w:type="auto"/>
            <w:vAlign w:val="center"/>
          </w:tcPr>
          <w:p w14:paraId="0D68B34C" w14:textId="5ABD930C" w:rsidR="007B0398" w:rsidRPr="00690548" w:rsidRDefault="00690548" w:rsidP="0069054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andwidth</w:t>
            </w:r>
          </w:p>
        </w:tc>
        <w:tc>
          <w:tcPr>
            <w:tcW w:w="0" w:type="auto"/>
            <w:vAlign w:val="center"/>
          </w:tcPr>
          <w:p w14:paraId="04B32DF9" w14:textId="45D7E9EB" w:rsidR="007B0398" w:rsidRPr="00690548" w:rsidRDefault="00690548" w:rsidP="0069054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NR@70% maximum throughput</w:t>
            </w:r>
          </w:p>
        </w:tc>
      </w:tr>
      <w:tr w:rsidR="007B0398" w14:paraId="3EEA5F9D" w14:textId="77777777" w:rsidTr="00690548">
        <w:trPr>
          <w:jc w:val="center"/>
        </w:trPr>
        <w:tc>
          <w:tcPr>
            <w:tcW w:w="0" w:type="auto"/>
            <w:vAlign w:val="center"/>
          </w:tcPr>
          <w:p w14:paraId="76671AF7" w14:textId="09197DA2" w:rsidR="007B0398" w:rsidRDefault="007B0398" w:rsidP="0069054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6C826D04" w14:textId="324B8AE9" w:rsidR="007B0398" w:rsidRPr="00690548" w:rsidRDefault="00690548" w:rsidP="0069054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629D12E2" w14:textId="6A8CB6AA" w:rsidR="007B0398" w:rsidRPr="00701CC2" w:rsidRDefault="00701CC2" w:rsidP="0069054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7B0398" w14:paraId="4D894193" w14:textId="77777777" w:rsidTr="00690548">
        <w:trPr>
          <w:jc w:val="center"/>
        </w:trPr>
        <w:tc>
          <w:tcPr>
            <w:tcW w:w="0" w:type="auto"/>
            <w:vAlign w:val="center"/>
          </w:tcPr>
          <w:p w14:paraId="4062D903" w14:textId="31F557F0" w:rsidR="007B0398" w:rsidRDefault="007B0398" w:rsidP="00690548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2B2C0CCD" w14:textId="57A63C73" w:rsidR="007B0398" w:rsidRPr="00690548" w:rsidRDefault="00690548" w:rsidP="0069054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53F3DD9A" w14:textId="33487DBC" w:rsidR="007B0398" w:rsidRPr="00701CC2" w:rsidRDefault="00701CC2" w:rsidP="0069054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0.2</w:t>
            </w:r>
          </w:p>
        </w:tc>
      </w:tr>
      <w:tr w:rsidR="007B0398" w14:paraId="727E0CEE" w14:textId="77777777" w:rsidTr="00690548">
        <w:trPr>
          <w:jc w:val="center"/>
        </w:trPr>
        <w:tc>
          <w:tcPr>
            <w:tcW w:w="0" w:type="auto"/>
            <w:vAlign w:val="center"/>
          </w:tcPr>
          <w:p w14:paraId="25A57C12" w14:textId="2C3B72D9" w:rsidR="007B0398" w:rsidRDefault="007B0398" w:rsidP="00690548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vAlign w:val="center"/>
          </w:tcPr>
          <w:p w14:paraId="589585F2" w14:textId="0FDBDFFE" w:rsidR="007B0398" w:rsidRPr="00690548" w:rsidRDefault="00690548" w:rsidP="0069054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7B4072B9" w14:textId="7F0C774D" w:rsidR="007B0398" w:rsidRPr="00701CC2" w:rsidRDefault="00701CC2" w:rsidP="0069054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0.4</w:t>
            </w:r>
          </w:p>
        </w:tc>
      </w:tr>
      <w:tr w:rsidR="007B0398" w14:paraId="0044CDD2" w14:textId="77777777" w:rsidTr="00690548">
        <w:trPr>
          <w:jc w:val="center"/>
        </w:trPr>
        <w:tc>
          <w:tcPr>
            <w:tcW w:w="0" w:type="auto"/>
            <w:vAlign w:val="center"/>
          </w:tcPr>
          <w:p w14:paraId="68C2EBB0" w14:textId="7FB1AE71" w:rsidR="007B0398" w:rsidRDefault="007B0398" w:rsidP="00690548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18D8A811" w14:textId="4E128CD0" w:rsidR="007B0398" w:rsidRPr="00690548" w:rsidRDefault="00690548" w:rsidP="0069054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4AB44195" w14:textId="2D98C542" w:rsidR="007B0398" w:rsidRPr="0015016F" w:rsidRDefault="0015016F" w:rsidP="0069054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0.5</w:t>
            </w:r>
          </w:p>
        </w:tc>
      </w:tr>
    </w:tbl>
    <w:p w14:paraId="7A5CD4F6" w14:textId="77777777" w:rsidR="00767DD4" w:rsidRPr="00767DD4" w:rsidRDefault="00767DD4" w:rsidP="00767DD4">
      <w:pPr>
        <w:rPr>
          <w:lang w:val="en-US" w:eastAsia="zh-CN"/>
        </w:rPr>
      </w:pPr>
    </w:p>
    <w:p w14:paraId="06EF3418" w14:textId="47BE7FD2" w:rsidR="00D46BD4" w:rsidRPr="006551CC" w:rsidRDefault="00767DD4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21AE391D" w14:textId="696BE63E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767DD4">
        <w:rPr>
          <w:lang w:val="en-US" w:eastAsia="zh-CN"/>
        </w:rPr>
        <w:t>provide</w:t>
      </w:r>
      <w:r w:rsidRPr="006551CC">
        <w:rPr>
          <w:lang w:val="en-US" w:eastAsia="zh-CN"/>
        </w:rPr>
        <w:t xml:space="preserve"> </w:t>
      </w:r>
      <w:r w:rsidR="00767DD4" w:rsidRPr="00767DD4">
        <w:rPr>
          <w:lang w:val="en-US" w:eastAsia="zh-CN"/>
        </w:rPr>
        <w:t>our initial simulation results about UE CA demodulation requirements for HST FR2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02872530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4" w:name="_Ref126587496"/>
      <w:r w:rsidRPr="00535494">
        <w:rPr>
          <w:lang w:val="en-US" w:eastAsia="zh-CN"/>
        </w:rPr>
        <w:t>R</w:t>
      </w:r>
      <w:bookmarkStart w:id="5" w:name="_Hlk132059147"/>
      <w:r w:rsidR="00C06259" w:rsidRPr="00C06259">
        <w:rPr>
          <w:lang w:val="en-US" w:eastAsia="zh-CN"/>
        </w:rPr>
        <w:t>4-2305892</w:t>
      </w:r>
      <w:r w:rsidR="00DA5EE2" w:rsidRPr="00DA5EE2">
        <w:rPr>
          <w:lang w:val="en-US" w:eastAsia="zh-CN"/>
        </w:rPr>
        <w:t xml:space="preserve">, </w:t>
      </w:r>
      <w:r w:rsidR="00C06259" w:rsidRPr="00C06259">
        <w:rPr>
          <w:lang w:val="en-US" w:eastAsia="zh-CN"/>
        </w:rPr>
        <w:t>WF on demodulation requirements for Rel-18 FR2 HST</w:t>
      </w:r>
      <w:r w:rsidR="00DA5EE2" w:rsidRPr="00DA5EE2">
        <w:rPr>
          <w:lang w:val="en-US" w:eastAsia="zh-CN"/>
        </w:rPr>
        <w:t>, RAN</w:t>
      </w:r>
      <w:r w:rsidR="00C06259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C06259">
        <w:rPr>
          <w:lang w:val="en-US" w:eastAsia="zh-CN"/>
        </w:rPr>
        <w:t>106-bis-e</w:t>
      </w:r>
      <w:r w:rsidR="00DA5EE2" w:rsidRPr="00DA5EE2">
        <w:rPr>
          <w:lang w:val="en-US" w:eastAsia="zh-CN"/>
        </w:rPr>
        <w:t xml:space="preserve">, </w:t>
      </w:r>
      <w:bookmarkEnd w:id="4"/>
      <w:r w:rsidR="00046805" w:rsidRPr="00046805">
        <w:rPr>
          <w:lang w:val="en-US" w:eastAsia="zh-CN"/>
        </w:rPr>
        <w:t>Samsung</w:t>
      </w:r>
      <w:bookmarkEnd w:id="5"/>
    </w:p>
    <w:p w14:paraId="29D6DB70" w14:textId="713E1D48" w:rsidR="001229F1" w:rsidRPr="00C06259" w:rsidRDefault="001229F1" w:rsidP="00AC7557">
      <w:pPr>
        <w:rPr>
          <w:lang w:val="en-US" w:eastAsia="zh-CN"/>
        </w:rPr>
      </w:pPr>
    </w:p>
    <w:sectPr w:rsidR="001229F1" w:rsidRPr="00C0625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404B2" w14:textId="77777777" w:rsidR="00D535A9" w:rsidRDefault="00D535A9" w:rsidP="009163A1">
      <w:pPr>
        <w:spacing w:after="0"/>
      </w:pPr>
      <w:r>
        <w:separator/>
      </w:r>
    </w:p>
  </w:endnote>
  <w:endnote w:type="continuationSeparator" w:id="0">
    <w:p w14:paraId="2991CDE5" w14:textId="77777777" w:rsidR="00D535A9" w:rsidRDefault="00D535A9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3F0FC" w14:textId="77777777" w:rsidR="00D535A9" w:rsidRDefault="00D535A9" w:rsidP="009163A1">
      <w:pPr>
        <w:spacing w:after="0"/>
      </w:pPr>
      <w:r>
        <w:separator/>
      </w:r>
    </w:p>
  </w:footnote>
  <w:footnote w:type="continuationSeparator" w:id="0">
    <w:p w14:paraId="3C572C05" w14:textId="77777777" w:rsidR="00D535A9" w:rsidRDefault="00D535A9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20E2B"/>
    <w:multiLevelType w:val="hybridMultilevel"/>
    <w:tmpl w:val="59D6BE3A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5"/>
  </w:num>
  <w:num w:numId="17">
    <w:abstractNumId w:val="3"/>
  </w:num>
  <w:num w:numId="18">
    <w:abstractNumId w:val="1"/>
  </w:num>
  <w:num w:numId="1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4EA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46805"/>
    <w:rsid w:val="00052512"/>
    <w:rsid w:val="000609E0"/>
    <w:rsid w:val="00065C4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44787"/>
    <w:rsid w:val="0015016F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54BA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04BE9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4B2B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0548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1493"/>
    <w:rsid w:val="006F2282"/>
    <w:rsid w:val="006F4EBE"/>
    <w:rsid w:val="006F6DD2"/>
    <w:rsid w:val="006F6F96"/>
    <w:rsid w:val="00701CC2"/>
    <w:rsid w:val="007023F1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67DD4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0398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3542"/>
    <w:rsid w:val="0082437D"/>
    <w:rsid w:val="00825BC9"/>
    <w:rsid w:val="00826757"/>
    <w:rsid w:val="0083678C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B419C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0923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32BD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532A"/>
    <w:rsid w:val="00C06259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0B86"/>
    <w:rsid w:val="00D346A5"/>
    <w:rsid w:val="00D40BA1"/>
    <w:rsid w:val="00D421F7"/>
    <w:rsid w:val="00D44284"/>
    <w:rsid w:val="00D44F00"/>
    <w:rsid w:val="00D46BD4"/>
    <w:rsid w:val="00D47209"/>
    <w:rsid w:val="00D4790B"/>
    <w:rsid w:val="00D514FE"/>
    <w:rsid w:val="00D524A8"/>
    <w:rsid w:val="00D53400"/>
    <w:rsid w:val="00D535A9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1986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51982-B777-4203-85DF-4F914C01E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4527</TotalTime>
  <Pages>1</Pages>
  <Words>119</Words>
  <Characters>679</Characters>
  <Application>Microsoft Office Word</Application>
  <DocSecurity>0</DocSecurity>
  <Lines>5</Lines>
  <Paragraphs>1</Paragraphs>
  <ScaleCrop>false</ScaleCrop>
  <Company>Huawei Technologies Co.,Ltd.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26</cp:revision>
  <dcterms:created xsi:type="dcterms:W3CDTF">2021-12-16T11:56:00Z</dcterms:created>
  <dcterms:modified xsi:type="dcterms:W3CDTF">2023-05-15T14:56:00Z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(3)a22hTjX7/kVBW186wyvr7NntW4EooITsb7XirZiW673oyQLcD9lKAgSV/IoHN/NbtG4u9JDk
BXOUjxZ5VZp2fRVO/Sf54h3XNfTz3vEuvkzC5R9ZvaVd5tKKs0jGVz77eplo6QRnmi9BALkZ
FMk46veveWXCtGcwJJSHMz/Mo7GKphyhkWqCSJIquPMuw+8qJR0YU6krCpOkhOYkA47wr6b+
FekG3UOOJl9ru2ozgs</vt:lpwstr>
  </property>
  <property fmtid="{D5CDD505-2E9C-101B-9397-08002B2CF9AE}" pid="3" name="_2015_ms_pID_7253431">
    <vt:lpwstr>sKjqO1zOch5Pg9iNPsbgeAZ53Uk6zR7/QRSEKTigYTjC7dX6klTOOQ
2NZtQZY8wDR46njwWDm+jZBzNAWZ9oDDDEIEWIOiX6MzkqHq4GOk/nYQzJksMQScXBcT1EFV
o0zeRN9IMRE4LGl7WnRImUg/YgVuqeShq120F6lB/tgIL8oPiOnhsKUecmzNdJ29bIKS48ex
mzTQ5yYVTinQ1Jx07nwRqgjnDb9rHtt36shT</vt:lpwstr>
  </property>
  <property fmtid="{D5CDD505-2E9C-101B-9397-08002B2CF9AE}" pid="4" name="_2015_ms_pID_7253432">
    <vt:lpwstr>e4zngSBTB7mWeJsr+u2HzGA=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1684140667</vt:lpwstr>
  </property>
</Properties>
</file>